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2026-06_054 ÖA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Erschließung Kuhlen Hardt, 58089 Hagen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Erschießung Kuhlen Hardt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